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B09" w:rsidRDefault="00FF5B09" w:rsidP="00F53719">
      <w:pPr>
        <w:jc w:val="center"/>
        <w:rPr>
          <w:rFonts w:ascii="Comic Sans MS" w:hAnsi="Comic Sans MS" w:cs="Comic Sans MS"/>
        </w:rPr>
      </w:pPr>
      <w:r>
        <w:rPr>
          <w:noProof/>
        </w:rPr>
        <w:pict>
          <v:roundrect id="_x0000_s1026" style="position:absolute;left:0;text-align:left;margin-left:373.5pt;margin-top:-28.1pt;width:144.75pt;height:58.5pt;z-index:251655168" arcsize="10923f">
            <v:textbox>
              <w:txbxContent>
                <w:p w:rsidR="00FF5B09" w:rsidRPr="00D61338" w:rsidRDefault="00FF5B09" w:rsidP="00D61338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  <w:u w:val="single"/>
                    </w:rPr>
                  </w:pPr>
                  <w:r w:rsidRPr="00D61338">
                    <w:rPr>
                      <w:rFonts w:ascii="Comic Sans MS" w:hAnsi="Comic Sans MS" w:cs="Comic Sans MS"/>
                      <w:sz w:val="20"/>
                      <w:szCs w:val="20"/>
                      <w:u w:val="single"/>
                    </w:rPr>
                    <w:t>Aldığı Puan:</w:t>
                  </w:r>
                </w:p>
                <w:p w:rsidR="00FF5B09" w:rsidRDefault="00FF5B09"/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-18pt;margin-top:-23.6pt;width:162pt;height:54pt;z-index:251654144" arcsize="10923f">
            <v:textbox>
              <w:txbxContent>
                <w:p w:rsidR="00FF5B09" w:rsidRDefault="00FF5B0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Adı:</w:t>
                  </w:r>
                </w:p>
                <w:p w:rsidR="00FF5B09" w:rsidRDefault="00FF5B0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Soyadı:</w:t>
                  </w:r>
                </w:p>
                <w:p w:rsidR="00FF5B09" w:rsidRPr="00D61338" w:rsidRDefault="00FF5B09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</w:rPr>
        <w:t>ATATÜRK İLKOKULU</w:t>
      </w:r>
    </w:p>
    <w:p w:rsidR="00FF5B09" w:rsidRDefault="00FF5B09" w:rsidP="005321F3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2013-2014 Eğitim Öğretim Yılı</w:t>
      </w:r>
    </w:p>
    <w:p w:rsidR="00FF5B09" w:rsidRDefault="00FF5B09" w:rsidP="005321F3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4.Sınıflar Sosyal Bilgiler 1.Dönem 1.Yazılı Sınavı</w:t>
      </w:r>
    </w:p>
    <w:p w:rsidR="00FF5B09" w:rsidRDefault="00FF5B09" w:rsidP="005321F3">
      <w:pPr>
        <w:jc w:val="center"/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p w:rsidR="00FF5B09" w:rsidRDefault="00FF5B09" w:rsidP="005321F3">
      <w:pPr>
        <w:rPr>
          <w:rFonts w:ascii="Comic Sans MS" w:hAnsi="Comic Sans MS" w:cs="Comic Sans MS"/>
          <w:b/>
          <w:bCs/>
          <w:sz w:val="22"/>
          <w:szCs w:val="22"/>
        </w:rPr>
      </w:pPr>
      <w:r w:rsidRPr="00F15F28">
        <w:rPr>
          <w:rFonts w:ascii="Comic Sans MS" w:hAnsi="Comic Sans MS" w:cs="Comic Sans MS"/>
          <w:b/>
          <w:bCs/>
          <w:sz w:val="22"/>
          <w:szCs w:val="22"/>
        </w:rPr>
        <w:t>1-Mustafa Kemal ATATÜRK’ ün kişisel özelliklerinden 5 tanesini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(10 Puan)</w:t>
      </w:r>
    </w:p>
    <w:p w:rsidR="00FF5B09" w:rsidRDefault="00FF5B09" w:rsidP="005321F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a)………………………………………………………………………b)………………………………………………………………</w:t>
      </w:r>
    </w:p>
    <w:p w:rsidR="00FF5B09" w:rsidRDefault="00FF5B09" w:rsidP="005321F3">
      <w:pPr>
        <w:rPr>
          <w:rFonts w:ascii="Comic Sans MS" w:hAnsi="Comic Sans MS" w:cs="Comic Sans MS"/>
          <w:sz w:val="10"/>
          <w:szCs w:val="10"/>
        </w:rPr>
      </w:pPr>
    </w:p>
    <w:p w:rsidR="00FF5B09" w:rsidRDefault="00FF5B09" w:rsidP="005321F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c)………………………………………………………………………d)……………………………………………………………</w:t>
      </w:r>
    </w:p>
    <w:p w:rsidR="00FF5B09" w:rsidRPr="005321F3" w:rsidRDefault="00FF5B09" w:rsidP="005321F3">
      <w:pPr>
        <w:rPr>
          <w:rFonts w:ascii="Comic Sans MS" w:hAnsi="Comic Sans MS" w:cs="Comic Sans MS"/>
          <w:sz w:val="10"/>
          <w:szCs w:val="10"/>
        </w:rPr>
      </w:pPr>
    </w:p>
    <w:p w:rsidR="00FF5B09" w:rsidRDefault="00FF5B09" w:rsidP="005321F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e)……………………………………………………………………</w:t>
      </w:r>
    </w:p>
    <w:p w:rsidR="00FF5B09" w:rsidRDefault="00FF5B09">
      <w:pPr>
        <w:rPr>
          <w:rFonts w:ascii="Comic Sans MS" w:hAnsi="Comic Sans MS" w:cs="Comic Sans MS"/>
          <w:b/>
          <w:bCs/>
          <w:sz w:val="22"/>
          <w:szCs w:val="22"/>
        </w:rPr>
      </w:pPr>
      <w:r w:rsidRPr="00F15F28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b/>
          <w:bCs/>
          <w:sz w:val="22"/>
          <w:szCs w:val="22"/>
        </w:rPr>
        <w:tab/>
      </w:r>
    </w:p>
    <w:p w:rsidR="00FF5B09" w:rsidRPr="00F15F28" w:rsidRDefault="00FF5B09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</w:t>
      </w:r>
      <w:r w:rsidRPr="00F15F28">
        <w:rPr>
          <w:rFonts w:ascii="Comic Sans MS" w:hAnsi="Comic Sans MS" w:cs="Comic Sans MS"/>
          <w:b/>
          <w:bCs/>
          <w:sz w:val="22"/>
          <w:szCs w:val="22"/>
        </w:rPr>
        <w:t>-Aşağıdaki ifadelerden doğru olanlara “D”, yanlış olanlar “Y”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(15 Puan)</w:t>
      </w:r>
    </w:p>
    <w:p w:rsidR="00FF5B09" w:rsidRPr="00F15F28" w:rsidRDefault="00FF5B09">
      <w:pPr>
        <w:rPr>
          <w:rFonts w:ascii="Comic Sans MS" w:hAnsi="Comic Sans MS" w:cs="Comic Sans MS"/>
          <w:sz w:val="22"/>
          <w:szCs w:val="22"/>
        </w:rPr>
      </w:pPr>
      <w:r w:rsidRPr="00F15F28">
        <w:rPr>
          <w:rFonts w:ascii="Comic Sans MS" w:hAnsi="Comic Sans MS" w:cs="Comic Sans MS"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sz w:val="22"/>
          <w:szCs w:val="22"/>
        </w:rPr>
        <w:tab/>
        <w:t xml:space="preserve">(     ) </w:t>
      </w:r>
      <w:r>
        <w:rPr>
          <w:rFonts w:ascii="Comic Sans MS" w:hAnsi="Comic Sans MS" w:cs="Comic Sans MS"/>
          <w:sz w:val="22"/>
          <w:szCs w:val="22"/>
        </w:rPr>
        <w:t>Hızlı okuma duygusal bir özelliktir.</w:t>
      </w:r>
    </w:p>
    <w:p w:rsidR="00FF5B09" w:rsidRPr="00F15F28" w:rsidRDefault="00FF5B09">
      <w:pPr>
        <w:rPr>
          <w:rFonts w:ascii="Comic Sans MS" w:hAnsi="Comic Sans MS" w:cs="Comic Sans MS"/>
          <w:sz w:val="22"/>
          <w:szCs w:val="22"/>
        </w:rPr>
      </w:pPr>
      <w:r w:rsidRPr="00F15F28">
        <w:rPr>
          <w:rFonts w:ascii="Comic Sans MS" w:hAnsi="Comic Sans MS" w:cs="Comic Sans MS"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sz w:val="22"/>
          <w:szCs w:val="22"/>
        </w:rPr>
        <w:tab/>
        <w:t xml:space="preserve">(     ) </w:t>
      </w:r>
      <w:r>
        <w:rPr>
          <w:rFonts w:ascii="Comic Sans MS" w:hAnsi="Comic Sans MS" w:cs="Comic Sans MS"/>
          <w:sz w:val="22"/>
          <w:szCs w:val="22"/>
        </w:rPr>
        <w:t>Üzgün bir kişinin karşısında gülersek onun duygularına saygı göstermiş oluruz.</w:t>
      </w:r>
    </w:p>
    <w:p w:rsidR="00FF5B09" w:rsidRPr="00F15F28" w:rsidRDefault="00FF5B09">
      <w:pPr>
        <w:rPr>
          <w:rFonts w:ascii="Comic Sans MS" w:hAnsi="Comic Sans MS" w:cs="Comic Sans MS"/>
          <w:sz w:val="22"/>
          <w:szCs w:val="22"/>
        </w:rPr>
      </w:pPr>
      <w:r w:rsidRPr="00F15F28">
        <w:rPr>
          <w:rFonts w:ascii="Comic Sans MS" w:hAnsi="Comic Sans MS" w:cs="Comic Sans MS"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sz w:val="22"/>
          <w:szCs w:val="22"/>
        </w:rPr>
        <w:tab/>
        <w:t xml:space="preserve">(     ) </w:t>
      </w:r>
      <w:r w:rsidRPr="00A60135">
        <w:rPr>
          <w:rFonts w:ascii="Comic Sans MS" w:hAnsi="Comic Sans MS" w:cs="Comic Sans MS"/>
          <w:sz w:val="22"/>
          <w:szCs w:val="22"/>
        </w:rPr>
        <w:t>Farklılıklara saygı göstermek hoşgörülü olmanın gereğidir.</w:t>
      </w:r>
    </w:p>
    <w:p w:rsidR="00FF5B09" w:rsidRPr="00F15F28" w:rsidRDefault="00FF5B09">
      <w:pPr>
        <w:rPr>
          <w:rFonts w:ascii="Comic Sans MS" w:hAnsi="Comic Sans MS" w:cs="Comic Sans MS"/>
          <w:sz w:val="22"/>
          <w:szCs w:val="22"/>
        </w:rPr>
      </w:pPr>
      <w:r w:rsidRPr="00F15F28">
        <w:rPr>
          <w:rFonts w:ascii="Comic Sans MS" w:hAnsi="Comic Sans MS" w:cs="Comic Sans MS"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sz w:val="22"/>
          <w:szCs w:val="22"/>
        </w:rPr>
        <w:tab/>
        <w:t xml:space="preserve">(     ) </w:t>
      </w:r>
      <w:r w:rsidRPr="00A60135">
        <w:rPr>
          <w:rFonts w:ascii="Comic Sans MS" w:hAnsi="Comic Sans MS" w:cs="Comic Sans MS"/>
          <w:sz w:val="22"/>
          <w:szCs w:val="22"/>
        </w:rPr>
        <w:t>Göz rengi insanın sonradan kazandığı bir fiziksel özelliktir.</w:t>
      </w:r>
    </w:p>
    <w:p w:rsidR="00FF5B09" w:rsidRDefault="00FF5B09">
      <w:pPr>
        <w:rPr>
          <w:rFonts w:ascii="Comic Sans MS" w:hAnsi="Comic Sans MS" w:cs="Comic Sans MS"/>
          <w:sz w:val="22"/>
          <w:szCs w:val="22"/>
        </w:rPr>
      </w:pPr>
      <w:r w:rsidRPr="00F15F28">
        <w:rPr>
          <w:rFonts w:ascii="Comic Sans MS" w:hAnsi="Comic Sans MS" w:cs="Comic Sans MS"/>
          <w:sz w:val="22"/>
          <w:szCs w:val="22"/>
        </w:rPr>
        <w:t xml:space="preserve"> </w:t>
      </w:r>
      <w:r w:rsidRPr="00F15F28">
        <w:rPr>
          <w:rFonts w:ascii="Comic Sans MS" w:hAnsi="Comic Sans MS" w:cs="Comic Sans MS"/>
          <w:sz w:val="22"/>
          <w:szCs w:val="22"/>
        </w:rPr>
        <w:tab/>
        <w:t xml:space="preserve">(     ) </w:t>
      </w:r>
      <w:r w:rsidRPr="00A60135">
        <w:rPr>
          <w:rFonts w:ascii="Comic Sans MS" w:hAnsi="Comic Sans MS" w:cs="Comic Sans MS"/>
          <w:sz w:val="22"/>
          <w:szCs w:val="22"/>
        </w:rPr>
        <w:t>Duygularımız düşüncelerimizi, düşüncelerimiz de davranışlarımızı belirler.</w:t>
      </w:r>
    </w:p>
    <w:p w:rsidR="00FF5B09" w:rsidRDefault="00FF5B09">
      <w:pPr>
        <w:rPr>
          <w:rFonts w:ascii="Comic Sans MS" w:hAnsi="Comic Sans MS" w:cs="Comic Sans MS"/>
          <w:sz w:val="22"/>
          <w:szCs w:val="22"/>
        </w:rPr>
      </w:pPr>
    </w:p>
    <w:p w:rsidR="00FF5B09" w:rsidRDefault="00FF5B0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3</w:t>
      </w:r>
      <w:r w:rsidRPr="00F15F28">
        <w:rPr>
          <w:rFonts w:ascii="Comic Sans MS" w:hAnsi="Comic Sans MS" w:cs="Comic Sans MS"/>
          <w:b/>
          <w:bCs/>
          <w:sz w:val="22"/>
          <w:szCs w:val="22"/>
        </w:rPr>
        <w:t>- Aşağıdaki boşlukları uygun şekilde doldurunuz.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(15 Puan)</w:t>
      </w:r>
    </w:p>
    <w:p w:rsidR="00FF5B09" w:rsidRPr="00647751" w:rsidRDefault="00FF5B09" w:rsidP="009A55C4">
      <w:pPr>
        <w:tabs>
          <w:tab w:val="left" w:pos="2160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402.75pt;margin-top:3.05pt;width:69.75pt;height:25.5pt;z-index:251661312">
            <v:textbox>
              <w:txbxContent>
                <w:p w:rsidR="00FF5B09" w:rsidRDefault="00FF5B09" w:rsidP="009A55C4">
                  <w:r w:rsidRPr="009A55C4">
                    <w:rPr>
                      <w:rFonts w:ascii="Comic Sans MS" w:hAnsi="Comic Sans MS" w:cs="Comic Sans MS"/>
                    </w:rPr>
                    <w:t>kıskançlık</w:t>
                  </w:r>
                </w:p>
                <w:p w:rsidR="00FF5B09" w:rsidRPr="009A55C4" w:rsidRDefault="00FF5B09" w:rsidP="009A55C4"/>
              </w:txbxContent>
            </v:textbox>
          </v:shape>
        </w:pict>
      </w:r>
      <w:r>
        <w:rPr>
          <w:noProof/>
        </w:rPr>
        <w:pict>
          <v:shape id="_x0000_s1029" type="#_x0000_t109" style="position:absolute;margin-left:324.75pt;margin-top:3.05pt;width:69.75pt;height:25.5pt;z-index:251660288">
            <v:textbox>
              <w:txbxContent>
                <w:p w:rsidR="00FF5B09" w:rsidRDefault="00FF5B09" w:rsidP="009A55C4">
                  <w:r w:rsidRPr="009A55C4">
                    <w:rPr>
                      <w:rFonts w:ascii="Comic Sans MS" w:hAnsi="Comic Sans MS" w:cs="Comic Sans MS"/>
                    </w:rPr>
                    <w:t>duygu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09" style="position:absolute;margin-left:247.5pt;margin-top:3.05pt;width:69.75pt;height:25.5pt;z-index:251659264">
            <v:textbox>
              <w:txbxContent>
                <w:p w:rsidR="00FF5B09" w:rsidRDefault="00FF5B09" w:rsidP="009A55C4">
                  <w:r w:rsidRPr="009A55C4">
                    <w:rPr>
                      <w:rFonts w:ascii="Comic Sans MS" w:hAnsi="Comic Sans MS" w:cs="Comic Sans MS"/>
                    </w:rPr>
                    <w:t>düşünce 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109" style="position:absolute;margin-left:165.75pt;margin-top:3.05pt;width:69.75pt;height:25.5pt;z-index:251658240">
            <v:textbox>
              <w:txbxContent>
                <w:p w:rsidR="00FF5B09" w:rsidRDefault="00FF5B09" w:rsidP="009A55C4">
                  <w:r w:rsidRPr="009A55C4">
                    <w:rPr>
                      <w:rFonts w:ascii="Comic Sans MS" w:hAnsi="Comic Sans MS" w:cs="Comic Sans MS"/>
                    </w:rPr>
                    <w:t>birleştirici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09" style="position:absolute;margin-left:90pt;margin-top:3.05pt;width:69.75pt;height:25.5pt;z-index:251657216">
            <v:textbox>
              <w:txbxContent>
                <w:p w:rsidR="00FF5B09" w:rsidRPr="009A55C4" w:rsidRDefault="00FF5B09" w:rsidP="009A55C4">
                  <w:r w:rsidRPr="009A55C4">
                    <w:rPr>
                      <w:rFonts w:ascii="Comic Sans MS" w:hAnsi="Comic Sans MS" w:cs="Comic Sans MS"/>
                    </w:rPr>
                    <w:t>hoşgörü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09" style="position:absolute;margin-left:12.75pt;margin-top:3.05pt;width:69.75pt;height:25.5pt;z-index:251656192">
            <v:textbox>
              <w:txbxContent>
                <w:p w:rsidR="00FF5B09" w:rsidRPr="004E47EF" w:rsidRDefault="00FF5B09" w:rsidP="009A55C4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</w:t>
                  </w:r>
                  <w:r w:rsidRPr="009A55C4">
                    <w:rPr>
                      <w:rFonts w:ascii="Comic Sans MS" w:hAnsi="Comic Sans MS" w:cs="Comic Sans MS"/>
                    </w:rPr>
                    <w:t xml:space="preserve">acıma </w:t>
                  </w:r>
                </w:p>
                <w:p w:rsidR="00FF5B09" w:rsidRDefault="00FF5B09"/>
              </w:txbxContent>
            </v:textbox>
          </v:shape>
        </w:pict>
      </w:r>
      <w:r>
        <w:rPr>
          <w:rFonts w:ascii="Comic Sans MS" w:hAnsi="Comic Sans MS" w:cs="Comic Sans MS"/>
          <w:sz w:val="22"/>
          <w:szCs w:val="22"/>
        </w:rPr>
        <w:tab/>
      </w:r>
    </w:p>
    <w:p w:rsidR="00FF5B09" w:rsidRDefault="00FF5B09" w:rsidP="009A55C4">
      <w:pPr>
        <w:tabs>
          <w:tab w:val="left" w:pos="838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FF5B09" w:rsidRDefault="00FF5B09" w:rsidP="001770E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5B09" w:rsidRPr="00BC1200" w:rsidRDefault="00FF5B09" w:rsidP="001770E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a-</w:t>
      </w:r>
      <w:r w:rsidRPr="00BC120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Ali ’nin kendisini haksız yere suçlayan arkadaşı</w:t>
      </w:r>
      <w:r w:rsidRPr="00BC1200">
        <w:rPr>
          <w:rFonts w:ascii="Comic Sans MS" w:hAnsi="Comic Sans MS" w:cs="Comic Sans MS"/>
          <w:sz w:val="22"/>
          <w:szCs w:val="22"/>
        </w:rPr>
        <w:t>n</w:t>
      </w:r>
      <w:r>
        <w:rPr>
          <w:rFonts w:ascii="Comic Sans MS" w:hAnsi="Comic Sans MS" w:cs="Comic Sans MS"/>
          <w:sz w:val="22"/>
          <w:szCs w:val="22"/>
        </w:rPr>
        <w:t>a küsmeme</w:t>
      </w:r>
      <w:r w:rsidRPr="00BC1200">
        <w:rPr>
          <w:rFonts w:ascii="Comic Sans MS" w:hAnsi="Comic Sans MS" w:cs="Comic Sans MS"/>
          <w:sz w:val="22"/>
          <w:szCs w:val="22"/>
        </w:rPr>
        <w:t>si bir .........................</w:t>
      </w:r>
      <w:r>
        <w:rPr>
          <w:rFonts w:ascii="Comic Sans MS" w:hAnsi="Comic Sans MS" w:cs="Comic Sans MS"/>
          <w:sz w:val="22"/>
          <w:szCs w:val="22"/>
        </w:rPr>
        <w:t>örneği</w:t>
      </w:r>
      <w:r w:rsidRPr="00BC1200">
        <w:rPr>
          <w:rFonts w:ascii="Comic Sans MS" w:hAnsi="Comic Sans MS" w:cs="Comic Sans MS"/>
          <w:sz w:val="22"/>
          <w:szCs w:val="22"/>
        </w:rPr>
        <w:t>dir.</w:t>
      </w:r>
    </w:p>
    <w:p w:rsidR="00FF5B09" w:rsidRPr="00BC1200" w:rsidRDefault="00FF5B09" w:rsidP="00BC120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b-</w:t>
      </w:r>
      <w:r w:rsidRPr="00BC120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Olayların insanların iç dünyasında uyandırdığı izleni</w:t>
      </w:r>
      <w:r w:rsidRPr="00BC1200">
        <w:rPr>
          <w:rFonts w:ascii="Comic Sans MS" w:hAnsi="Comic Sans MS" w:cs="Comic Sans MS"/>
          <w:sz w:val="22"/>
          <w:szCs w:val="22"/>
        </w:rPr>
        <w:t>me</w:t>
      </w:r>
      <w:r>
        <w:rPr>
          <w:rFonts w:ascii="Comic Sans MS" w:hAnsi="Comic Sans MS" w:cs="Comic Sans MS"/>
          <w:sz w:val="22"/>
          <w:szCs w:val="22"/>
        </w:rPr>
        <w:t xml:space="preserve"> ........................... de</w:t>
      </w:r>
      <w:r w:rsidRPr="00BC1200">
        <w:rPr>
          <w:rFonts w:ascii="Comic Sans MS" w:hAnsi="Comic Sans MS" w:cs="Comic Sans MS"/>
          <w:sz w:val="22"/>
          <w:szCs w:val="22"/>
        </w:rPr>
        <w:t>nir.</w:t>
      </w:r>
    </w:p>
    <w:p w:rsidR="00FF5B09" w:rsidRPr="00BC1200" w:rsidRDefault="00FF5B09" w:rsidP="00BC120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c-</w:t>
      </w:r>
      <w:r w:rsidRPr="00BC120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Soğukta üşüyen bir kedi yavru</w:t>
      </w:r>
      <w:r w:rsidRPr="00BC1200">
        <w:rPr>
          <w:rFonts w:ascii="Comic Sans MS" w:hAnsi="Comic Sans MS" w:cs="Comic Sans MS"/>
          <w:sz w:val="22"/>
          <w:szCs w:val="22"/>
        </w:rPr>
        <w:t>su</w:t>
      </w:r>
      <w:r>
        <w:rPr>
          <w:rFonts w:ascii="Comic Sans MS" w:hAnsi="Comic Sans MS" w:cs="Comic Sans MS"/>
          <w:sz w:val="22"/>
          <w:szCs w:val="22"/>
        </w:rPr>
        <w:t>nu eve götürmeyi düşün</w:t>
      </w:r>
      <w:r w:rsidRPr="00BC1200">
        <w:rPr>
          <w:rFonts w:ascii="Comic Sans MS" w:hAnsi="Comic Sans MS" w:cs="Comic Sans MS"/>
          <w:sz w:val="22"/>
          <w:szCs w:val="22"/>
        </w:rPr>
        <w:t>mek ............................</w:t>
      </w:r>
      <w:r>
        <w:rPr>
          <w:rFonts w:ascii="Comic Sans MS" w:hAnsi="Comic Sans MS" w:cs="Comic Sans MS"/>
          <w:sz w:val="22"/>
          <w:szCs w:val="22"/>
        </w:rPr>
        <w:t>duygusunun sonucu</w:t>
      </w:r>
      <w:r w:rsidRPr="00BC1200">
        <w:rPr>
          <w:rFonts w:ascii="Comic Sans MS" w:hAnsi="Comic Sans MS" w:cs="Comic Sans MS"/>
          <w:sz w:val="22"/>
          <w:szCs w:val="22"/>
        </w:rPr>
        <w:t>dur.</w:t>
      </w:r>
    </w:p>
    <w:p w:rsidR="00FF5B09" w:rsidRPr="00BC1200" w:rsidRDefault="00FF5B09" w:rsidP="00BC120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ç-</w:t>
      </w:r>
      <w:r w:rsidRPr="00BC120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Dış dünyanın insan zihninde oluşturduğu görüşle</w:t>
      </w:r>
      <w:r w:rsidRPr="00BC1200">
        <w:rPr>
          <w:rFonts w:ascii="Comic Sans MS" w:hAnsi="Comic Sans MS" w:cs="Comic Sans MS"/>
          <w:sz w:val="22"/>
          <w:szCs w:val="22"/>
        </w:rPr>
        <w:t>re ................................ de nir.</w:t>
      </w:r>
    </w:p>
    <w:p w:rsidR="00FF5B09" w:rsidRPr="00BC1200" w:rsidRDefault="00FF5B09" w:rsidP="00BC120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d-</w:t>
      </w:r>
      <w:r w:rsidRPr="00BC120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Mustafa Kemal’in millî güçleri tek çatı altında toplama</w:t>
      </w:r>
      <w:r w:rsidRPr="00BC1200">
        <w:rPr>
          <w:rFonts w:ascii="Comic Sans MS" w:hAnsi="Comic Sans MS" w:cs="Comic Sans MS"/>
          <w:sz w:val="22"/>
          <w:szCs w:val="22"/>
        </w:rPr>
        <w:t>sı onun ............................</w:t>
      </w:r>
    </w:p>
    <w:p w:rsidR="00FF5B09" w:rsidRPr="00F15F28" w:rsidRDefault="00FF5B09" w:rsidP="00BC120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bir kişiliğe sahip olduğunu göste</w:t>
      </w:r>
      <w:r w:rsidRPr="00BC1200">
        <w:rPr>
          <w:rFonts w:ascii="Comic Sans MS" w:hAnsi="Comic Sans MS" w:cs="Comic Sans MS"/>
          <w:sz w:val="22"/>
          <w:szCs w:val="22"/>
        </w:rPr>
        <w:t>rir.</w:t>
      </w:r>
    </w:p>
    <w:p w:rsidR="00FF5B09" w:rsidRDefault="00FF5B09" w:rsidP="00935E81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Aşağıdaki sorulardan her biri için dört cevap verilmiştir. Cevaplardan sade</w:t>
      </w:r>
      <w:r w:rsidRPr="00935E81">
        <w:rPr>
          <w:rFonts w:ascii="Comic Sans MS" w:hAnsi="Comic Sans MS" w:cs="Comic Sans MS"/>
          <w:b/>
          <w:bCs/>
          <w:sz w:val="22"/>
          <w:szCs w:val="22"/>
        </w:rPr>
        <w:t>ce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biri doğ</w:t>
      </w:r>
      <w:r w:rsidRPr="00935E81">
        <w:rPr>
          <w:rFonts w:ascii="Comic Sans MS" w:hAnsi="Comic Sans MS" w:cs="Comic Sans MS"/>
          <w:b/>
          <w:bCs/>
          <w:sz w:val="22"/>
          <w:szCs w:val="22"/>
        </w:rPr>
        <w:t>ru</w:t>
      </w:r>
      <w:r>
        <w:rPr>
          <w:rFonts w:ascii="Comic Sans MS" w:hAnsi="Comic Sans MS" w:cs="Comic Sans MS"/>
          <w:b/>
          <w:bCs/>
          <w:sz w:val="22"/>
          <w:szCs w:val="22"/>
        </w:rPr>
        <w:t>dur. Doğru cevabı bularak işaretleyi</w:t>
      </w:r>
      <w:r w:rsidRPr="00935E81">
        <w:rPr>
          <w:rFonts w:ascii="Comic Sans MS" w:hAnsi="Comic Sans MS" w:cs="Comic Sans MS"/>
          <w:b/>
          <w:bCs/>
          <w:sz w:val="22"/>
          <w:szCs w:val="22"/>
        </w:rPr>
        <w:t xml:space="preserve">niz. </w:t>
      </w:r>
      <w:r>
        <w:rPr>
          <w:rFonts w:ascii="Comic Sans MS" w:hAnsi="Comic Sans MS" w:cs="Comic Sans MS"/>
          <w:b/>
          <w:bCs/>
          <w:sz w:val="22"/>
          <w:szCs w:val="22"/>
        </w:rPr>
        <w:t>( Her soru 5 puandır)</w:t>
      </w:r>
    </w:p>
    <w:p w:rsidR="00FF5B09" w:rsidRPr="00935E81" w:rsidRDefault="00FF5B09" w:rsidP="00935E81">
      <w:pPr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W w:w="11160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9"/>
        <w:gridCol w:w="301"/>
        <w:gridCol w:w="9598"/>
        <w:gridCol w:w="7"/>
        <w:gridCol w:w="1225"/>
      </w:tblGrid>
      <w:tr w:rsidR="00FF5B09" w:rsidRPr="00AD1AA2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Default="00FF5B09" w:rsidP="00AD1AA2">
            <w:pPr>
              <w:rPr>
                <w:rFonts w:ascii="Comic Sans MS" w:hAnsi="Comic Sans MS" w:cs="Comic Sans MS"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4</w:t>
            </w:r>
            <w:r w:rsidRPr="00B821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- </w:t>
            </w:r>
            <w:r w:rsidRPr="00AD1AA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“ ………………… …………………… görünüş olarak bizleri diğer insanlardan ayırır.” </w:t>
            </w:r>
            <w:r w:rsidRPr="00AD1AA2">
              <w:rPr>
                <w:rFonts w:ascii="Comic Sans MS" w:hAnsi="Comic Sans MS" w:cs="Comic Sans MS"/>
                <w:sz w:val="22"/>
                <w:szCs w:val="22"/>
              </w:rPr>
              <w:t>cümlesinde boş</w:t>
            </w:r>
          </w:p>
          <w:p w:rsidR="00FF5B09" w:rsidRPr="00AD1AA2" w:rsidRDefault="00FF5B09" w:rsidP="000E1967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AD1AA2"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b</w:t>
            </w:r>
            <w:r w:rsidRPr="00AD1AA2">
              <w:rPr>
                <w:rFonts w:ascii="Comic Sans MS" w:hAnsi="Comic Sans MS" w:cs="Comic Sans MS"/>
                <w:sz w:val="22"/>
                <w:szCs w:val="22"/>
              </w:rPr>
              <w:t>ırakılan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AD1AA2">
              <w:rPr>
                <w:rFonts w:ascii="Comic Sans MS" w:hAnsi="Comic Sans MS" w:cs="Comic Sans MS"/>
                <w:sz w:val="22"/>
                <w:szCs w:val="22"/>
              </w:rPr>
              <w:t xml:space="preserve"> yere aşağıdakilerden hangisi gelmelidir</w:t>
            </w:r>
            <w:r>
              <w:rPr>
                <w:rFonts w:ascii="Comic Sans MS" w:hAnsi="Comic Sans MS" w:cs="Comic Sans MS"/>
                <w:sz w:val="22"/>
                <w:szCs w:val="22"/>
              </w:rPr>
              <w:t>?</w:t>
            </w:r>
          </w:p>
        </w:tc>
      </w:tr>
      <w:tr w:rsidR="00FF5B09" w:rsidRPr="00AD1AA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Pr="00A23F70" w:rsidRDefault="00FF5B09" w:rsidP="00AD1AA2">
            <w:pPr>
              <w:rPr>
                <w:rFonts w:ascii="Comic Sans MS" w:hAnsi="Comic Sans MS" w:cs="Comic Sans MS"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A23F70">
              <w:rPr>
                <w:rFonts w:ascii="Comic Sans MS" w:hAnsi="Comic Sans MS" w:cs="Comic Sans MS"/>
                <w:sz w:val="22"/>
                <w:szCs w:val="22"/>
              </w:rPr>
              <w:t>A)Duygu, düşüncelerimiz                B)Giyim tarzımız</w:t>
            </w:r>
          </w:p>
          <w:p w:rsidR="00FF5B09" w:rsidRPr="007907A1" w:rsidRDefault="00FF5B09" w:rsidP="007907A1">
            <w:pPr>
              <w:rPr>
                <w:rFonts w:ascii="Comic Sans MS" w:hAnsi="Comic Sans MS" w:cs="Comic Sans MS"/>
                <w:sz w:val="22"/>
                <w:szCs w:val="22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A23F70">
              <w:rPr>
                <w:rFonts w:ascii="Comic Sans MS" w:hAnsi="Comic Sans MS" w:cs="Comic Sans MS"/>
                <w:sz w:val="22"/>
                <w:szCs w:val="22"/>
              </w:rPr>
              <w:t xml:space="preserve">C) Fiziksel özelliklerimiz                D) Kullandığımız eşyalar 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F5B09" w:rsidRP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A23F7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5-</w:t>
            </w: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Annem, babam, kardeşim ve ben bir aileyiz. Kardeşim televizyon izlemeyi, bense müzik</w:t>
            </w:r>
          </w:p>
          <w:p w:rsidR="00FF5B09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dinlemeyi seviyorum. Annem hafta sonları dışarıya çıkmak istiyor ama babam evde oturmak</w:t>
            </w:r>
          </w:p>
          <w:p w:rsidR="00FF5B09" w:rsidRPr="00A23F70" w:rsidRDefault="00FF5B09" w:rsidP="00096F72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istediğini söylüyor.</w:t>
            </w:r>
          </w:p>
          <w:p w:rsidR="00FF5B09" w:rsidRPr="00096F72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096F72">
              <w:rPr>
                <w:rFonts w:ascii="Comic Sans MS" w:hAnsi="Comic Sans MS" w:cs="Comic Sans MS"/>
                <w:sz w:val="22"/>
                <w:szCs w:val="22"/>
              </w:rPr>
              <w:t xml:space="preserve"> Bunun nedeni aşağıdakilerden hangisidir?</w:t>
            </w:r>
          </w:p>
        </w:tc>
      </w:tr>
      <w:tr w:rsidR="00FF5B09" w:rsidRP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100"/>
            </w:tblGrid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096F72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96F72">
                    <w:rPr>
                      <w:rFonts w:ascii="Comic Sans MS" w:hAnsi="Comic Sans MS" w:cs="Comic Sans MS"/>
                      <w:sz w:val="22"/>
                      <w:szCs w:val="22"/>
                    </w:rPr>
                    <w:t>A)  Aile bireyleri arasındaki farklılık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                          </w:t>
                  </w:r>
                  <w:r w:rsidRPr="00096F72">
                    <w:rPr>
                      <w:rFonts w:ascii="Comic Sans MS" w:hAnsi="Comic Sans MS" w:cs="Comic Sans MS"/>
                      <w:sz w:val="22"/>
                      <w:szCs w:val="22"/>
                    </w:rPr>
                    <w:t>B)  Aile bireylerinin birbirini sevmemesi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096F72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096F72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96F72">
                    <w:rPr>
                      <w:rFonts w:ascii="Comic Sans MS" w:hAnsi="Comic Sans MS" w:cs="Comic Sans MS"/>
                      <w:sz w:val="22"/>
                      <w:szCs w:val="22"/>
                    </w:rPr>
                    <w:t>C)  Aile bireylerinin birlikte zaman geçirmek istemesi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</w:t>
                  </w:r>
                  <w:r w:rsidRPr="00096F72">
                    <w:rPr>
                      <w:rFonts w:ascii="Comic Sans MS" w:hAnsi="Comic Sans MS" w:cs="Comic Sans MS"/>
                      <w:sz w:val="22"/>
                      <w:szCs w:val="22"/>
                    </w:rPr>
                    <w:t>D)  Ailede işlerin yardımlaşarak yapılması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096F72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</w:tc>
            </w:tr>
          </w:tbl>
          <w:p w:rsidR="00FF5B09" w:rsidRPr="00096F72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DC57A6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Pr="007907A1" w:rsidRDefault="00FF5B09" w:rsidP="007907A1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FF5B09" w:rsidRPr="00DC57A6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Pr="00DC57A6" w:rsidRDefault="00FF5B09" w:rsidP="005D0FAC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096F72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Pr="00096F72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B821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6- </w:t>
            </w: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 duygu ve düşüncelerimizle ilgili verilenlerden hangisi doğru </w:t>
            </w: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değildir</w:t>
            </w:r>
            <w:r w:rsidRPr="00096F7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?</w:t>
            </w:r>
          </w:p>
        </w:tc>
      </w:tr>
      <w:tr w:rsidR="00FF5B09" w:rsidRPr="00096F72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100"/>
            </w:tblGrid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444E7C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>A)  Arkadaşlarımıza karşı duygularımız, düşüncelerimizi de etkiler.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444E7C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>B)  Duygularımız değiştiğinde düşüncelerimiz de değişir.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>C)  Mutlu olduğumuzda olumlu ve güzel şeyler düşünürüz.</w:t>
                  </w:r>
                </w:p>
                <w:p w:rsidR="00FF5B09" w:rsidRPr="00444E7C" w:rsidRDefault="00FF5B09" w:rsidP="00096F72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08694C">
                    <w:rPr>
                      <w:rFonts w:ascii="Comic Sans MS" w:hAnsi="Comic Sans MS" w:cs="Comic Sans MS"/>
                      <w:sz w:val="22"/>
                      <w:szCs w:val="22"/>
                    </w:rPr>
                    <w:t>D)  Duygularımız ve düşüncelerimiz birbirinden bağımsızdır.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Default="00FF5B09" w:rsidP="005D0FAC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7</w:t>
                  </w:r>
                  <w:r w:rsidRPr="00B8217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“Kronolojik sıralama yaparken olaylar ...........…………......... olarak sıralanmalıdır.”</w:t>
                  </w:r>
                </w:p>
                <w:p w:rsidR="00FF5B09" w:rsidRPr="007907A1" w:rsidRDefault="00FF5B09" w:rsidP="005D0FAC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ifadesindeki noktalı yere aşağıdakilerden hangisi yazılmalıdır?</w:t>
                  </w:r>
                </w:p>
              </w:tc>
            </w:tr>
            <w:tr w:rsidR="00FF5B09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3212"/>
                    <w:gridCol w:w="2606"/>
                    <w:gridCol w:w="2946"/>
                    <w:gridCol w:w="2276"/>
                  </w:tblGrid>
                  <w:tr w:rsidR="00FF5B09" w:rsidRPr="00DC57A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F5B09" w:rsidRPr="007907A1" w:rsidRDefault="00FF5B09" w:rsidP="005D0FAC">
                        <w:pPr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  <w:t>A)  gelişigüzel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FF5B09" w:rsidRPr="007907A1" w:rsidRDefault="00FF5B09" w:rsidP="005D0FAC">
                        <w:pPr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  <w:t>B)  tarihsel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FF5B09" w:rsidRPr="007907A1" w:rsidRDefault="00FF5B09" w:rsidP="005D0FAC">
                        <w:pPr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  <w:t>C)  mantıksal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FF5B09" w:rsidRPr="007907A1" w:rsidRDefault="00FF5B09" w:rsidP="005D0FAC">
                        <w:pPr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 w:cs="Comic Sans MS"/>
                            <w:sz w:val="22"/>
                            <w:szCs w:val="22"/>
                          </w:rPr>
                          <w:t>D)  görsel</w:t>
                        </w:r>
                      </w:p>
                    </w:tc>
                  </w:tr>
                </w:tbl>
                <w:p w:rsidR="00FF5B09" w:rsidRPr="00DC57A6" w:rsidRDefault="00FF5B09" w:rsidP="005D0FAC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F5B09" w:rsidRPr="00096F72" w:rsidRDefault="00FF5B09" w:rsidP="00096F72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DC57A6">
        <w:trPr>
          <w:tblCellSpacing w:w="0" w:type="dxa"/>
        </w:trPr>
        <w:tc>
          <w:tcPr>
            <w:tcW w:w="148" w:type="pct"/>
            <w:gridSpan w:val="2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Pr="00DC57A6" w:rsidRDefault="00FF5B09" w:rsidP="00DC57A6">
            <w:pPr>
              <w:rPr>
                <w:rFonts w:ascii="Comic Sans MS" w:hAnsi="Comic Sans MS" w:cs="Comic Sans MS"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8</w:t>
            </w:r>
            <w:r w:rsidRPr="00B821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-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Pr="00DC57A6" w:rsidRDefault="00FF5B09" w:rsidP="00DC57A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DC57A6">
              <w:rPr>
                <w:rFonts w:ascii="Comic Sans MS" w:hAnsi="Comic Sans MS" w:cs="Comic Sans MS"/>
                <w:sz w:val="22"/>
                <w:szCs w:val="22"/>
              </w:rPr>
              <w:t>“İnsanlar farklı olaylar karşısında farklı davranışlar gösterir.”</w:t>
            </w:r>
            <w:r w:rsidRPr="00DC57A6">
              <w:rPr>
                <w:rFonts w:ascii="Comic Sans MS" w:hAnsi="Comic Sans MS" w:cs="Comic Sans MS"/>
                <w:sz w:val="22"/>
                <w:szCs w:val="22"/>
              </w:rPr>
              <w:br/>
            </w:r>
            <w:r w:rsidRPr="00DC57A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 verilen olaylardan hangisine gösterdiğimiz davranış uygun </w:t>
            </w:r>
            <w:r w:rsidRPr="00DC57A6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değildir</w:t>
            </w:r>
            <w:r w:rsidRPr="00DC57A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?</w:t>
            </w:r>
          </w:p>
        </w:tc>
      </w:tr>
      <w:tr w:rsidR="00FF5B09" w:rsidRPr="00DC57A6">
        <w:trPr>
          <w:tblCellSpacing w:w="0" w:type="dxa"/>
        </w:trPr>
        <w:tc>
          <w:tcPr>
            <w:tcW w:w="148" w:type="pct"/>
            <w:gridSpan w:val="2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Pr="00DC57A6" w:rsidRDefault="00FF5B09" w:rsidP="00DC57A6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0"/>
            </w:tblGrid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 w:cs="Comic Sans MS"/>
                      <w:sz w:val="22"/>
                      <w:szCs w:val="22"/>
                    </w:rPr>
                    <w:t>A)  İyi not aldığımızda sevinmek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        </w:t>
                  </w:r>
                  <w:r w:rsidRPr="00DC57A6">
                    <w:rPr>
                      <w:rFonts w:ascii="Comic Sans MS" w:hAnsi="Comic Sans MS" w:cs="Comic Sans MS"/>
                      <w:sz w:val="22"/>
                      <w:szCs w:val="22"/>
                    </w:rPr>
                    <w:t>B)  Arkadaşlarımızın başarılarını kıskanmak</w:t>
                  </w: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 w:cs="Comic Sans MS"/>
                      <w:sz w:val="22"/>
                      <w:szCs w:val="22"/>
                    </w:rPr>
                    <w:t>C)  Yarışmada birinci olmaya sevinmek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</w:t>
                  </w:r>
                  <w:r w:rsidRPr="00DC57A6">
                    <w:rPr>
                      <w:rFonts w:ascii="Comic Sans MS" w:hAnsi="Comic Sans MS" w:cs="Comic Sans MS"/>
                      <w:sz w:val="22"/>
                      <w:szCs w:val="22"/>
                    </w:rPr>
                    <w:t>D)  Kaza geçirmiş insanlara üzülmek</w:t>
                  </w: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</w:tc>
            </w:tr>
          </w:tbl>
          <w:p w:rsidR="00FF5B09" w:rsidRPr="00DC57A6" w:rsidRDefault="00FF5B09" w:rsidP="00DC57A6">
            <w:pPr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FF5B09" w:rsidRPr="00DC57A6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259"/>
              <w:gridCol w:w="6533"/>
              <w:gridCol w:w="98"/>
            </w:tblGrid>
            <w:tr w:rsidR="00FF5B09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9</w:t>
                  </w:r>
                  <w:r w:rsidRPr="007907A1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-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I.</w:t>
                  </w:r>
                </w:p>
              </w:tc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Yürüyebiliyorum.</w:t>
                  </w:r>
                </w:p>
              </w:tc>
            </w:tr>
            <w:tr w:rsidR="00FF5B09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II.</w:t>
                  </w:r>
                </w:p>
              </w:tc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İlköğretim okulu 4. sınıfta okuyorum.</w:t>
                  </w:r>
                </w:p>
              </w:tc>
            </w:tr>
            <w:tr w:rsidR="00FF5B09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III.</w:t>
                  </w:r>
                </w:p>
              </w:tc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Okula başladım.</w:t>
                  </w:r>
                </w:p>
              </w:tc>
            </w:tr>
            <w:tr w:rsidR="00FF5B09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IV.</w:t>
                  </w:r>
                </w:p>
              </w:tc>
              <w:tc>
                <w:tcPr>
                  <w:tcW w:w="0" w:type="auto"/>
                  <w:vAlign w:val="center"/>
                </w:tcPr>
                <w:p w:rsidR="00FF5B09" w:rsidRPr="007907A1" w:rsidRDefault="00FF5B09" w:rsidP="00DC57A6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Bir işte çalışıyorum.</w:t>
                  </w:r>
                </w:p>
              </w:tc>
            </w:tr>
            <w:tr w:rsidR="00FF5B09" w:rsidRPr="00DC57A6"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 Yukarıda yaşantımızdan bazı bölümler verilmiştir. Bunları nasıl sıralarız?</w:t>
                  </w:r>
                </w:p>
              </w:tc>
            </w:tr>
          </w:tbl>
          <w:p w:rsidR="00FF5B09" w:rsidRPr="00DC57A6" w:rsidRDefault="00FF5B09" w:rsidP="00DC57A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DC57A6">
        <w:trPr>
          <w:tblCellSpacing w:w="0" w:type="dxa"/>
        </w:trPr>
        <w:tc>
          <w:tcPr>
            <w:tcW w:w="5000" w:type="pct"/>
            <w:gridSpan w:val="5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160"/>
            </w:tblGrid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A)  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 - III - II – IV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</w:t>
                  </w: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B)  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II - I - III – IV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C)  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IV - III- I – II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DC57A6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D)  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III- II - IV - I</w:t>
                  </w: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F5B09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DC57A6" w:rsidRDefault="00FF5B09" w:rsidP="00DC57A6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F5B09" w:rsidRPr="00DC57A6" w:rsidRDefault="00FF5B09" w:rsidP="00DC57A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222ECA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Pr="00222ECA" w:rsidRDefault="00FF5B09" w:rsidP="00222ECA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10</w:t>
            </w:r>
            <w:r w:rsidRPr="005D7A8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- </w:t>
            </w:r>
            <w:r w:rsidRPr="00222EC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“Nüfus cüzdanımızda ................…………..... yazar.” </w:t>
            </w:r>
            <w:r w:rsidRPr="007907A1">
              <w:rPr>
                <w:rFonts w:ascii="Comic Sans MS" w:hAnsi="Comic Sans MS" w:cs="Comic Sans MS"/>
                <w:sz w:val="22"/>
                <w:szCs w:val="22"/>
              </w:rPr>
              <w:t xml:space="preserve">cümlesinde noktalı yere aşağıdakilerden hangisinin yazılması uygun </w:t>
            </w:r>
            <w:r w:rsidRPr="007907A1">
              <w:rPr>
                <w:rFonts w:ascii="Comic Sans MS" w:hAnsi="Comic Sans MS" w:cs="Comic Sans MS"/>
                <w:sz w:val="22"/>
                <w:szCs w:val="22"/>
                <w:u w:val="single"/>
              </w:rPr>
              <w:t>değildir</w:t>
            </w:r>
            <w:r w:rsidRPr="007907A1">
              <w:rPr>
                <w:rFonts w:ascii="Comic Sans MS" w:hAnsi="Comic Sans MS" w:cs="Comic Sans MS"/>
                <w:sz w:val="22"/>
                <w:szCs w:val="22"/>
              </w:rPr>
              <w:t>?</w:t>
            </w:r>
          </w:p>
        </w:tc>
      </w:tr>
      <w:tr w:rsidR="00FF5B09" w:rsidRPr="00222ECA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100"/>
            </w:tblGrid>
            <w:tr w:rsidR="00FF5B09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222ECA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A)  adımız ve soyadımız                      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</w:t>
                  </w: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B)  doğum yerimiz      </w:t>
                  </w:r>
                </w:p>
              </w:tc>
            </w:tr>
            <w:tr w:rsidR="00FF5B09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222ECA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</w:tc>
            </w:tr>
            <w:tr w:rsidR="00FF5B09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7907A1" w:rsidRDefault="00FF5B09" w:rsidP="00222ECA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 w:cs="Comic Sans MS"/>
                      <w:sz w:val="22"/>
                      <w:szCs w:val="22"/>
                    </w:rPr>
                    <w:t>C)  gün, ay ve yıl olarak doğum yılımız      D)  yaptığımız meslek veya okulumuz</w:t>
                  </w:r>
                </w:p>
              </w:tc>
            </w:tr>
            <w:tr w:rsidR="00FF5B09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F5B09" w:rsidRPr="00222ECA" w:rsidRDefault="00FF5B09" w:rsidP="00222ECA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F5B09" w:rsidRPr="00222ECA" w:rsidRDefault="00FF5B09" w:rsidP="00222ECA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222ECA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</w:tcPr>
          <w:p w:rsidR="00FF5B09" w:rsidRPr="00222ECA" w:rsidRDefault="00FF5B09" w:rsidP="00222ECA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222ECA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</w:tcPr>
          <w:p w:rsidR="00FF5B09" w:rsidRPr="00222ECA" w:rsidRDefault="00FF5B09" w:rsidP="00222ECA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6065BD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906"/>
            </w:tblGrid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5D7A81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1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1</w:t>
                  </w:r>
                  <w:r w:rsidRPr="005D7A81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Pr="006065B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Aşağıdakilerden hangisi bireyden bireye farklılık gösteren ve onları tanımada kullanılabilecek güvenilir bir öge örneği </w:t>
                  </w:r>
                  <w:r w:rsidRPr="006065B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değildir</w:t>
                  </w:r>
                  <w:r w:rsidRPr="006065B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?</w:t>
                  </w:r>
                </w:p>
                <w:p w:rsidR="00FF5B09" w:rsidRPr="00444E7C" w:rsidRDefault="00FF5B09" w:rsidP="006065BD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A) Parmak izi  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B) Acıkmak   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C) Nüfus cüzdanı   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D) Ad, soyad</w:t>
                  </w:r>
                </w:p>
              </w:tc>
            </w:tr>
          </w:tbl>
          <w:p w:rsidR="00FF5B09" w:rsidRPr="006065BD" w:rsidRDefault="00FF5B09" w:rsidP="006065BD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6065BD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10"/>
            </w:tblGrid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F5B09" w:rsidRPr="006065BD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F5B09" w:rsidRPr="006065BD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F5B09" w:rsidRPr="006065BD" w:rsidRDefault="00FF5B09" w:rsidP="006065BD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</w:tbl>
    <w:p w:rsidR="00FF5B09" w:rsidRDefault="00FF5B09">
      <w:pPr>
        <w:rPr>
          <w:rFonts w:ascii="Comic Sans MS" w:hAnsi="Comic Sans MS" w:cs="Comic Sans MS"/>
          <w:sz w:val="22"/>
          <w:szCs w:val="22"/>
        </w:rPr>
      </w:pPr>
      <w:r w:rsidRPr="005D7A81">
        <w:rPr>
          <w:rFonts w:ascii="Comic Sans MS" w:hAnsi="Comic Sans MS" w:cs="Comic Sans MS"/>
          <w:b/>
          <w:b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sz w:val="22"/>
          <w:szCs w:val="22"/>
        </w:rPr>
        <w:t>2</w:t>
      </w:r>
      <w:r w:rsidRPr="005D7A81">
        <w:rPr>
          <w:rFonts w:ascii="Comic Sans MS" w:hAnsi="Comic Sans MS" w:cs="Comic Sans MS"/>
          <w:b/>
          <w:bCs/>
          <w:sz w:val="22"/>
          <w:szCs w:val="22"/>
        </w:rPr>
        <w:t>-</w:t>
      </w:r>
      <w:r>
        <w:rPr>
          <w:rFonts w:ascii="Comic Sans MS" w:hAnsi="Comic Sans MS" w:cs="Comic Sans MS"/>
          <w:sz w:val="22"/>
          <w:szCs w:val="22"/>
        </w:rPr>
        <w:t xml:space="preserve"> “Ben edebiyatı ve şiiri severim”</w:t>
      </w:r>
    </w:p>
    <w:p w:rsidR="00FF5B09" w:rsidRPr="00A51EE3" w:rsidRDefault="00FF5B0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5D7A81">
        <w:rPr>
          <w:rFonts w:ascii="Comic Sans MS" w:hAnsi="Comic Sans MS" w:cs="Comic Sans MS"/>
          <w:b/>
          <w:bCs/>
          <w:sz w:val="22"/>
          <w:szCs w:val="22"/>
        </w:rPr>
        <w:t>Atatürk’ün yukarıdaki sözü hangi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kişisel</w:t>
      </w:r>
      <w:r w:rsidRPr="005D7A81">
        <w:rPr>
          <w:rFonts w:ascii="Comic Sans MS" w:hAnsi="Comic Sans MS" w:cs="Comic Sans MS"/>
          <w:b/>
          <w:bCs/>
          <w:sz w:val="22"/>
          <w:szCs w:val="22"/>
        </w:rPr>
        <w:t xml:space="preserve"> özelliğini gösterir?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FF5B09" w:rsidRDefault="00FF5B09" w:rsidP="006A7B2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A) Yöneticiliği</w:t>
      </w:r>
      <w:r>
        <w:rPr>
          <w:rFonts w:ascii="Comic Sans MS" w:hAnsi="Comic Sans MS" w:cs="Comic Sans MS"/>
          <w:sz w:val="22"/>
          <w:szCs w:val="22"/>
        </w:rPr>
        <w:tab/>
        <w:t xml:space="preserve">  B) Öğreticiliği</w:t>
      </w:r>
      <w:r>
        <w:rPr>
          <w:rFonts w:ascii="Comic Sans MS" w:hAnsi="Comic Sans MS" w:cs="Comic Sans MS"/>
          <w:sz w:val="22"/>
          <w:szCs w:val="22"/>
        </w:rPr>
        <w:tab/>
        <w:t>C) Açık sözlülüğü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D) Çok yönlülüğü</w:t>
      </w:r>
    </w:p>
    <w:p w:rsidR="00FF5B09" w:rsidRDefault="00FF5B09" w:rsidP="006A7B27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900"/>
      </w:tblGrid>
      <w:tr w:rsidR="00FF5B09" w:rsidRPr="006065BD">
        <w:trPr>
          <w:tblCellSpacing w:w="0" w:type="dxa"/>
        </w:trPr>
        <w:tc>
          <w:tcPr>
            <w:tcW w:w="9900" w:type="dxa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900"/>
            </w:tblGrid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F5B09" w:rsidRPr="006A7B27" w:rsidRDefault="00FF5B09" w:rsidP="006065BD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13</w:t>
                  </w:r>
                  <w:r w:rsidRPr="00552D13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Pr="006A7B27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Tek yumurta ikizi kardeşlerin nüfus cüzdanlarında ortak </w:t>
                  </w:r>
                  <w:r w:rsidRPr="006A7B27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u w:val="single"/>
                    </w:rPr>
                    <w:t>olmayan</w:t>
                  </w:r>
                  <w:r w:rsidRPr="006A7B27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bilgi aşağıdakilerden hangisidir?</w:t>
                  </w:r>
                </w:p>
                <w:p w:rsidR="00FF5B09" w:rsidRPr="006065BD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6A7B27">
                    <w:rPr>
                      <w:rFonts w:ascii="Comic Sans MS" w:hAnsi="Comic Sans MS" w:cs="Comic Sans MS"/>
                      <w:sz w:val="22"/>
                      <w:szCs w:val="22"/>
                    </w:rPr>
                    <w:t>A) Doğum yeri    B) Doğum yılı    C) Kimlik numarası     D) Anne, baba adı</w:t>
                  </w:r>
                </w:p>
              </w:tc>
            </w:tr>
          </w:tbl>
          <w:p w:rsidR="00FF5B09" w:rsidRPr="006065BD" w:rsidRDefault="00FF5B09" w:rsidP="006065BD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6065BD">
        <w:trPr>
          <w:tblCellSpacing w:w="0" w:type="dxa"/>
        </w:trPr>
        <w:tc>
          <w:tcPr>
            <w:tcW w:w="9900" w:type="dxa"/>
            <w:vAlign w:val="center"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10"/>
            </w:tblGrid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F5B09" w:rsidRPr="006065BD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F5B09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F5B09" w:rsidRPr="006065BD" w:rsidRDefault="00FF5B09" w:rsidP="006065BD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F5B09" w:rsidRPr="006065BD" w:rsidRDefault="00FF5B09" w:rsidP="006065BD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</w:tbl>
    <w:p w:rsidR="00FF5B09" w:rsidRPr="006A7B27" w:rsidRDefault="00FF5B09" w:rsidP="006A7B27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A51EE3">
        <w:rPr>
          <w:rFonts w:ascii="Comic Sans MS" w:hAnsi="Comic Sans MS" w:cs="Comic Sans MS"/>
          <w:b/>
          <w:bCs/>
          <w:sz w:val="22"/>
          <w:szCs w:val="22"/>
        </w:rPr>
        <w:t xml:space="preserve">- </w:t>
      </w:r>
      <w:r>
        <w:rPr>
          <w:rFonts w:ascii="Comic Sans MS" w:hAnsi="Comic Sans MS" w:cs="Comic Sans MS"/>
          <w:b/>
          <w:bCs/>
          <w:sz w:val="22"/>
          <w:szCs w:val="22"/>
        </w:rPr>
        <w:t>Girdiği sınavdan yüksek not bekleyen bir öğrencinin beklediği notu ala</w:t>
      </w:r>
      <w:r w:rsidRPr="006A7B27">
        <w:rPr>
          <w:rFonts w:ascii="Comic Sans MS" w:hAnsi="Comic Sans MS" w:cs="Comic Sans MS"/>
          <w:b/>
          <w:bCs/>
          <w:sz w:val="22"/>
          <w:szCs w:val="22"/>
        </w:rPr>
        <w:t>mama</w:t>
      </w:r>
      <w:r>
        <w:rPr>
          <w:rFonts w:ascii="Comic Sans MS" w:hAnsi="Comic Sans MS" w:cs="Comic Sans MS"/>
          <w:b/>
          <w:bCs/>
          <w:sz w:val="22"/>
          <w:szCs w:val="22"/>
        </w:rPr>
        <w:t>sı üzerine hangi duyguyu yaşaması bekle</w:t>
      </w:r>
      <w:r w:rsidRPr="006A7B27">
        <w:rPr>
          <w:rFonts w:ascii="Comic Sans MS" w:hAnsi="Comic Sans MS" w:cs="Comic Sans MS"/>
          <w:b/>
          <w:bCs/>
          <w:sz w:val="22"/>
          <w:szCs w:val="22"/>
        </w:rPr>
        <w:t>nir?</w:t>
      </w:r>
    </w:p>
    <w:p w:rsidR="00FF5B09" w:rsidRDefault="00FF5B09" w:rsidP="006A7B27">
      <w:pPr>
        <w:rPr>
          <w:rFonts w:ascii="Comic Sans MS" w:hAnsi="Comic Sans MS" w:cs="Comic Sans MS"/>
          <w:sz w:val="22"/>
          <w:szCs w:val="22"/>
        </w:rPr>
      </w:pPr>
      <w:r w:rsidRPr="006A7B27">
        <w:rPr>
          <w:rFonts w:ascii="Comic Sans MS" w:hAnsi="Comic Sans MS" w:cs="Comic Sans MS"/>
          <w:sz w:val="22"/>
          <w:szCs w:val="22"/>
        </w:rPr>
        <w:t>A) Kıskançlık     B) Hayal kırıklığı     C) Korku      D) Heyecan</w:t>
      </w:r>
    </w:p>
    <w:p w:rsidR="00FF5B09" w:rsidRDefault="00FF5B09" w:rsidP="006A7B27">
      <w:pPr>
        <w:rPr>
          <w:rFonts w:ascii="Comic Sans MS" w:hAnsi="Comic Sans MS" w:cs="Comic Sans MS"/>
          <w:sz w:val="22"/>
          <w:szCs w:val="22"/>
        </w:rPr>
      </w:pPr>
    </w:p>
    <w:tbl>
      <w:tblPr>
        <w:tblW w:w="11160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1160"/>
      </w:tblGrid>
      <w:tr w:rsidR="00FF5B09" w:rsidRPr="005E1F58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F5B09" w:rsidRDefault="00FF5B09" w:rsidP="005E1F5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15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-</w:t>
            </w:r>
            <w:r w:rsidRPr="005E1F5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Ece, sınavı kötü geçtiği için üzülmüştür. Eve gittiğinde annesi sonraki sınava daha çok çalışıp</w:t>
            </w:r>
          </w:p>
          <w:p w:rsidR="00FF5B09" w:rsidRDefault="00FF5B09" w:rsidP="005E1F5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iyi bir not alabileceğini söylediğinde üzüntüsü geçmiş, rahatlamıştır. Bu durumu aşağıdakilerden </w:t>
            </w:r>
          </w:p>
          <w:p w:rsidR="00FF5B09" w:rsidRDefault="00FF5B09" w:rsidP="005E1F5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hangisi açıklar?</w:t>
            </w:r>
          </w:p>
          <w:p w:rsidR="00FF5B09" w:rsidRPr="005E1F58" w:rsidRDefault="00FF5B09" w:rsidP="005E1F5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Comic Sans MS"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sz w:val="22"/>
                <w:szCs w:val="22"/>
              </w:rPr>
              <w:t>Sınavlardan kötü not aldığımızda üzülmek yanlıştır.</w:t>
            </w:r>
          </w:p>
          <w:p w:rsidR="00FF5B09" w:rsidRPr="005E1F58" w:rsidRDefault="00FF5B09" w:rsidP="005E1F5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Comic Sans MS"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sz w:val="22"/>
                <w:szCs w:val="22"/>
              </w:rPr>
              <w:t>Gün içinde yaşadıklarımıza göre duygularımız değişebilir.</w:t>
            </w:r>
          </w:p>
          <w:p w:rsidR="00FF5B09" w:rsidRPr="005E1F58" w:rsidRDefault="00FF5B09" w:rsidP="005E1F5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Comic Sans MS"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sz w:val="22"/>
                <w:szCs w:val="22"/>
              </w:rPr>
              <w:t>Bir gün boyunca hep aynı duyguları yaşarız.</w:t>
            </w:r>
          </w:p>
          <w:p w:rsidR="00FF5B09" w:rsidRPr="005E1F58" w:rsidRDefault="00FF5B09" w:rsidP="005E1F5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Comic Sans MS"/>
                <w:sz w:val="22"/>
                <w:szCs w:val="22"/>
              </w:rPr>
            </w:pPr>
            <w:r w:rsidRPr="005E1F58">
              <w:rPr>
                <w:rFonts w:ascii="Comic Sans MS" w:hAnsi="Comic Sans MS" w:cs="Comic Sans MS"/>
                <w:sz w:val="22"/>
                <w:szCs w:val="22"/>
              </w:rPr>
              <w:t>Yaşadıklarımız duygu ve düşüncelerimizi etkilemez.</w:t>
            </w:r>
          </w:p>
          <w:p w:rsidR="00FF5B09" w:rsidRPr="005E1F58" w:rsidRDefault="00FF5B09" w:rsidP="005E1F5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FF5B09" w:rsidRPr="005E1F5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F5B09" w:rsidRPr="005E1F58" w:rsidRDefault="00FF5B09" w:rsidP="005E1F5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</w:tbl>
    <w:p w:rsidR="00FF5B09" w:rsidRPr="005E1F58" w:rsidRDefault="00FF5B09" w:rsidP="006A7B27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NOT:1.soru 10 puan,2.ve 3.soru 1 puan, diğer sorular 5’ er puandır.</w:t>
      </w:r>
    </w:p>
    <w:p w:rsidR="00FF5B09" w:rsidRPr="00B8217D" w:rsidRDefault="00FF5B09" w:rsidP="00B8217D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  BAŞARILAR DİLERİM</w:t>
      </w:r>
    </w:p>
    <w:p w:rsidR="00FF5B09" w:rsidRPr="00B8217D" w:rsidRDefault="00FF5B09" w:rsidP="006A7B2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ab/>
      </w:r>
    </w:p>
    <w:sectPr w:rsidR="00FF5B09" w:rsidRPr="00B8217D" w:rsidSect="007907A1">
      <w:headerReference w:type="default" r:id="rId8"/>
      <w:pgSz w:w="11906" w:h="16838"/>
      <w:pgMar w:top="539" w:right="924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B09" w:rsidRDefault="00FF5B09">
      <w:r>
        <w:separator/>
      </w:r>
    </w:p>
  </w:endnote>
  <w:endnote w:type="continuationSeparator" w:id="1">
    <w:p w:rsidR="00FF5B09" w:rsidRDefault="00FF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B09" w:rsidRDefault="00FF5B09">
      <w:r>
        <w:separator/>
      </w:r>
    </w:p>
  </w:footnote>
  <w:footnote w:type="continuationSeparator" w:id="1">
    <w:p w:rsidR="00FF5B09" w:rsidRDefault="00FF5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09" w:rsidRPr="00D61338" w:rsidRDefault="00FF5B09" w:rsidP="00D61338">
    <w:pPr>
      <w:pStyle w:val="Header"/>
      <w:jc w:val="center"/>
      <w:rPr>
        <w:rFonts w:ascii="Comic Sans MS" w:hAnsi="Comic Sans MS" w:cs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863E1"/>
    <w:multiLevelType w:val="hybridMultilevel"/>
    <w:tmpl w:val="DC1EFA3C"/>
    <w:lvl w:ilvl="0" w:tplc="74DEDA6C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5562A"/>
    <w:multiLevelType w:val="hybridMultilevel"/>
    <w:tmpl w:val="CFD4B8B8"/>
    <w:lvl w:ilvl="0" w:tplc="B1187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338"/>
    <w:rsid w:val="0008694C"/>
    <w:rsid w:val="00096F72"/>
    <w:rsid w:val="000E1967"/>
    <w:rsid w:val="001770E6"/>
    <w:rsid w:val="001D13FE"/>
    <w:rsid w:val="002137A2"/>
    <w:rsid w:val="00222ECA"/>
    <w:rsid w:val="00291AA2"/>
    <w:rsid w:val="003F377F"/>
    <w:rsid w:val="00444E7C"/>
    <w:rsid w:val="004E47EF"/>
    <w:rsid w:val="005321F3"/>
    <w:rsid w:val="00540D14"/>
    <w:rsid w:val="00552D13"/>
    <w:rsid w:val="005531D8"/>
    <w:rsid w:val="005D0FAC"/>
    <w:rsid w:val="005D7A81"/>
    <w:rsid w:val="005E1F58"/>
    <w:rsid w:val="005F1905"/>
    <w:rsid w:val="006065BD"/>
    <w:rsid w:val="00647751"/>
    <w:rsid w:val="006A7B27"/>
    <w:rsid w:val="007907A1"/>
    <w:rsid w:val="007D4FB1"/>
    <w:rsid w:val="009270D0"/>
    <w:rsid w:val="00935E81"/>
    <w:rsid w:val="00954CD2"/>
    <w:rsid w:val="009A55C4"/>
    <w:rsid w:val="00A23F70"/>
    <w:rsid w:val="00A51EE3"/>
    <w:rsid w:val="00A60135"/>
    <w:rsid w:val="00A95FE7"/>
    <w:rsid w:val="00AD1AA2"/>
    <w:rsid w:val="00B8217D"/>
    <w:rsid w:val="00BC1200"/>
    <w:rsid w:val="00C415E3"/>
    <w:rsid w:val="00C6583C"/>
    <w:rsid w:val="00C822B1"/>
    <w:rsid w:val="00D34981"/>
    <w:rsid w:val="00D3590B"/>
    <w:rsid w:val="00D61338"/>
    <w:rsid w:val="00DC57A6"/>
    <w:rsid w:val="00DE231A"/>
    <w:rsid w:val="00E334F4"/>
    <w:rsid w:val="00EE3D91"/>
    <w:rsid w:val="00F009F0"/>
    <w:rsid w:val="00F15F28"/>
    <w:rsid w:val="00F50B21"/>
    <w:rsid w:val="00F53719"/>
    <w:rsid w:val="00FF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D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0CA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0CA8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AD1AA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96F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96F7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065BD"/>
    <w:rPr>
      <w:sz w:val="24"/>
      <w:szCs w:val="24"/>
    </w:rPr>
  </w:style>
  <w:style w:type="character" w:styleId="Hyperlink">
    <w:name w:val="Hyperlink"/>
    <w:basedOn w:val="DefaultParagraphFont"/>
    <w:uiPriority w:val="99"/>
    <w:rsid w:val="00291A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5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1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0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2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3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3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7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0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7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9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8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3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7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29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8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9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44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9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0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8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1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8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2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3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9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1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9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4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3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0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28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0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1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9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3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2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4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31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0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4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28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3315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3</Pages>
  <Words>765</Words>
  <Characters>4361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>1.dönem 1.yazılı</dc:subject>
  <dc:creator>sarnıç</dc:creator>
  <cp:keywords/>
  <dc:description/>
  <cp:lastModifiedBy>edanur</cp:lastModifiedBy>
  <cp:revision>16</cp:revision>
  <dcterms:created xsi:type="dcterms:W3CDTF">2013-10-24T20:02:00Z</dcterms:created>
  <dcterms:modified xsi:type="dcterms:W3CDTF">2013-10-27T18:07:00Z</dcterms:modified>
</cp:coreProperties>
</file>